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73366E5A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A45C1E">
        <w:rPr>
          <w:rFonts w:cs="Arial"/>
        </w:rPr>
        <w:t>1</w:t>
      </w:r>
      <w:r w:rsidR="00A81457" w:rsidRPr="008635E1">
        <w:rPr>
          <w:rFonts w:cs="Arial"/>
        </w:rPr>
        <w:t>-00</w:t>
      </w:r>
      <w:r w:rsidR="003C2AA3">
        <w:rPr>
          <w:rFonts w:cs="Arial"/>
        </w:rPr>
        <w:t>53</w:t>
      </w:r>
      <w:r w:rsidR="00A45C1E">
        <w:rPr>
          <w:rFonts w:cs="Arial"/>
        </w:rPr>
        <w:t>/2023</w:t>
      </w:r>
    </w:p>
    <w:p w14:paraId="497089F0" w14:textId="6E86FD60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A81457" w:rsidRPr="008635E1">
        <w:rPr>
          <w:rFonts w:cs="Arial"/>
        </w:rPr>
        <w:t>2023-</w:t>
      </w:r>
      <w:r w:rsidR="003C2AA3">
        <w:rPr>
          <w:rFonts w:cs="Arial"/>
        </w:rPr>
        <w:t>310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4B7EF559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>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11A03B" w16cid:durableId="27C838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B814AF" w14:textId="77777777" w:rsidR="00752827" w:rsidRDefault="00752827">
      <w:r>
        <w:separator/>
      </w:r>
    </w:p>
  </w:endnote>
  <w:endnote w:type="continuationSeparator" w:id="0">
    <w:p w14:paraId="6E16A116" w14:textId="77777777" w:rsidR="00752827" w:rsidRDefault="00752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7370685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C2AA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C2AA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8E77A" w14:textId="77777777" w:rsidR="00752827" w:rsidRDefault="00752827">
      <w:r>
        <w:separator/>
      </w:r>
    </w:p>
  </w:footnote>
  <w:footnote w:type="continuationSeparator" w:id="0">
    <w:p w14:paraId="2C8B8D42" w14:textId="77777777" w:rsidR="00752827" w:rsidRDefault="00752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772BF176" w:rsidR="00C0552D" w:rsidRPr="005D6367" w:rsidRDefault="005D6367" w:rsidP="005C46D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5C46D9">
            <w:rPr>
              <w:rFonts w:cs="Arial"/>
              <w:color w:val="000000"/>
              <w:sz w:val="16"/>
              <w:szCs w:val="16"/>
            </w:rPr>
            <w:t>=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  <w:r w:rsidR="005C46D9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2AA3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6D9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2827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16B2"/>
    <w:rsid w:val="00D579F3"/>
    <w:rsid w:val="00D57EE7"/>
    <w:rsid w:val="00D60A7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3705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D53980-B790-4345-A468-F81019BA4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6</cp:revision>
  <cp:lastPrinted>2016-01-04T14:36:00Z</cp:lastPrinted>
  <dcterms:created xsi:type="dcterms:W3CDTF">2023-05-09T13:19:00Z</dcterms:created>
  <dcterms:modified xsi:type="dcterms:W3CDTF">2023-08-23T10:33:00Z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